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——发放精神看护补贴项目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主管部门（区直或镇）：大兴区民政局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项目申报时间：2024年8月11日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精神看护补贴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民生保障办公室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13520211653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1、发放精神看护补贴530人，每人2400元，共计1272000元。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5、以上1项2024年预算资金1272000元。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ind w:firstLine="417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发放精神看护补贴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127.2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总结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127.2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民生保障办公室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大兴区民政局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精神看护补贴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精神看护补贴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精神看护补贴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救助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救助金调标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精神看护补贴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0C92AC9"/>
    <w:rsid w:val="26D96FCC"/>
    <w:rsid w:val="2F471EE1"/>
    <w:rsid w:val="308113CB"/>
    <w:rsid w:val="34B53ED7"/>
    <w:rsid w:val="34CD0A51"/>
    <w:rsid w:val="45047EF5"/>
    <w:rsid w:val="4B025625"/>
    <w:rsid w:val="4F815F87"/>
    <w:rsid w:val="54F9326F"/>
    <w:rsid w:val="582F7DFB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2024-08-23T01:26:58Z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